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6F4C7308" w:rsidR="00D309CC" w:rsidRDefault="00802928" w:rsidP="00D46431">
      <w:pPr>
        <w:pStyle w:val="CH"/>
      </w:pPr>
      <w:bookmarkStart w:id="0" w:name="historyclause"/>
      <w:bookmarkStart w:id="1" w:name="Title"/>
      <w:bookmarkStart w:id="2" w:name="DocumentFor"/>
      <w:bookmarkEnd w:id="1"/>
      <w:bookmarkEnd w:id="2"/>
      <w:r w:rsidRPr="00F542A0">
        <w:rPr>
          <w:rFonts w:eastAsia="SimSun"/>
          <w:szCs w:val="24"/>
          <w:lang w:eastAsia="zh-CN"/>
        </w:rPr>
        <w:t>3GPP TSG-RAN WG4 Meeting #114</w:t>
      </w:r>
      <w:r>
        <w:rPr>
          <w:rFonts w:eastAsia="SimSun"/>
          <w:szCs w:val="24"/>
          <w:lang w:eastAsia="zh-CN"/>
        </w:rPr>
        <w:t>bis</w:t>
      </w:r>
      <w:r w:rsidR="00D309CC">
        <w:tab/>
      </w:r>
      <w:r w:rsidR="00D46431">
        <w:tab/>
      </w:r>
      <w:r>
        <w:rPr>
          <w:color w:val="262626"/>
          <w:szCs w:val="24"/>
          <w:lang w:val="en-US" w:eastAsia="en-GB"/>
        </w:rPr>
        <w:t>R4-2503811</w:t>
      </w:r>
    </w:p>
    <w:p w14:paraId="20F944CE" w14:textId="77777777" w:rsidR="00802928" w:rsidRPr="00802928" w:rsidRDefault="00802928" w:rsidP="00802928">
      <w:pPr>
        <w:tabs>
          <w:tab w:val="left" w:pos="2160"/>
        </w:tabs>
        <w:rPr>
          <w:rFonts w:ascii="Arial" w:hAnsi="Arial" w:cs="Arial"/>
          <w:b/>
          <w:sz w:val="24"/>
          <w:lang w:val="en-US"/>
        </w:rPr>
      </w:pPr>
      <w:r w:rsidRPr="00802928">
        <w:rPr>
          <w:rFonts w:ascii="Arial" w:hAnsi="Arial" w:cs="Arial"/>
          <w:b/>
          <w:sz w:val="24"/>
          <w:lang w:val="en-US"/>
        </w:rPr>
        <w:t>Wuhan, Hubei, China, 07</w:t>
      </w:r>
      <w:r w:rsidRPr="00802928">
        <w:rPr>
          <w:rFonts w:ascii="Arial" w:hAnsi="Arial" w:cs="Arial"/>
          <w:b/>
          <w:sz w:val="24"/>
          <w:vertAlign w:val="superscript"/>
          <w:lang w:val="en-US"/>
        </w:rPr>
        <w:t>th</w:t>
      </w:r>
      <w:r w:rsidRPr="00802928">
        <w:rPr>
          <w:rFonts w:ascii="Arial" w:hAnsi="Arial" w:cs="Arial"/>
          <w:b/>
          <w:sz w:val="24"/>
          <w:lang w:val="en-US"/>
        </w:rPr>
        <w:t xml:space="preserve"> – 11</w:t>
      </w:r>
      <w:r w:rsidRPr="00802928">
        <w:rPr>
          <w:rFonts w:ascii="Arial" w:hAnsi="Arial" w:cs="Arial"/>
          <w:b/>
          <w:sz w:val="24"/>
          <w:vertAlign w:val="superscript"/>
          <w:lang w:val="en-US"/>
        </w:rPr>
        <w:t>th</w:t>
      </w:r>
      <w:r w:rsidRPr="00802928">
        <w:rPr>
          <w:rFonts w:ascii="Arial" w:hAnsi="Arial" w:cs="Arial"/>
          <w:b/>
          <w:sz w:val="24"/>
          <w:lang w:val="en-US"/>
        </w:rPr>
        <w:t xml:space="preserve"> </w:t>
      </w:r>
      <w:proofErr w:type="gramStart"/>
      <w:r w:rsidRPr="00802928">
        <w:rPr>
          <w:rFonts w:ascii="Arial" w:hAnsi="Arial" w:cs="Arial"/>
          <w:b/>
          <w:sz w:val="24"/>
          <w:lang w:val="en-US"/>
        </w:rPr>
        <w:t>April,</w:t>
      </w:r>
      <w:proofErr w:type="gramEnd"/>
      <w:r w:rsidRPr="00802928">
        <w:rPr>
          <w:rFonts w:ascii="Arial" w:hAnsi="Arial" w:cs="Arial"/>
          <w:b/>
          <w:sz w:val="24"/>
          <w:lang w:val="en-US"/>
        </w:rPr>
        <w:t xml:space="preserve"> 2025</w:t>
      </w:r>
    </w:p>
    <w:p w14:paraId="6DDCE159" w14:textId="2E878356" w:rsidR="00D309CC" w:rsidRPr="00595C50" w:rsidRDefault="00D309CC" w:rsidP="00D309CC">
      <w:pPr>
        <w:pStyle w:val="CH"/>
        <w:rPr>
          <w:lang w:val="en-US"/>
        </w:rPr>
      </w:pPr>
      <w:r w:rsidRPr="0008103A">
        <w:t>Agenda item:</w:t>
      </w:r>
      <w:r>
        <w:tab/>
      </w:r>
      <w:r w:rsidR="00F975B1">
        <w:rPr>
          <w:lang w:val="en-US"/>
        </w:rPr>
        <w:t>7</w:t>
      </w:r>
      <w:r w:rsidR="000105BD" w:rsidRPr="000105BD">
        <w:rPr>
          <w:lang w:val="en-US"/>
        </w:rPr>
        <w:t>.</w:t>
      </w:r>
      <w:r w:rsidR="00F87721">
        <w:rPr>
          <w:lang w:val="en-US"/>
        </w:rPr>
        <w:t>1</w:t>
      </w:r>
      <w:r w:rsidR="00581EEF">
        <w:rPr>
          <w:lang w:val="en-US"/>
        </w:rPr>
        <w:t>4</w:t>
      </w:r>
      <w:r w:rsidR="00F87721">
        <w:rPr>
          <w:lang w:val="en-US"/>
        </w:rPr>
        <w:t>.3.1</w:t>
      </w:r>
    </w:p>
    <w:p w14:paraId="4DBE005A" w14:textId="3BD9E58D" w:rsidR="00D309CC" w:rsidRPr="0008103A" w:rsidRDefault="00D309CC" w:rsidP="00D309CC">
      <w:pPr>
        <w:pStyle w:val="CH"/>
        <w:rPr>
          <w:b w:val="0"/>
        </w:rPr>
      </w:pPr>
      <w:r>
        <w:t>Source:</w:t>
      </w:r>
      <w:r>
        <w:tab/>
        <w:t>Apple</w:t>
      </w:r>
    </w:p>
    <w:p w14:paraId="0D2061A1" w14:textId="32002E40" w:rsidR="00D309CC" w:rsidRPr="00595C50" w:rsidRDefault="00D309CC" w:rsidP="00F87721">
      <w:pPr>
        <w:pStyle w:val="CH"/>
        <w:ind w:left="2260" w:hanging="2260"/>
        <w:rPr>
          <w:lang w:val="en-US"/>
        </w:rPr>
      </w:pPr>
      <w:r w:rsidRPr="0008103A">
        <w:t>Title:</w:t>
      </w:r>
      <w:r w:rsidR="00F87721">
        <w:tab/>
      </w:r>
      <w:r w:rsidR="00802928">
        <w:rPr>
          <w:color w:val="262626"/>
          <w:szCs w:val="24"/>
          <w:lang w:val="en-US" w:eastAsia="en-GB"/>
        </w:rPr>
        <w:t>Views on Rel-19 TRP TRS Performance Requirements</w:t>
      </w:r>
    </w:p>
    <w:p w14:paraId="052B1E0C" w14:textId="1E03CA62" w:rsidR="00104BC6" w:rsidRPr="00595C50" w:rsidRDefault="00104BC6" w:rsidP="00D309CC">
      <w:pPr>
        <w:pStyle w:val="CH"/>
        <w:rPr>
          <w:lang w:val="en-US"/>
        </w:rPr>
      </w:pPr>
      <w:r>
        <w:t>WI/SI:</w:t>
      </w:r>
      <w:r>
        <w:tab/>
      </w:r>
      <w:r w:rsidR="00CB0060" w:rsidRPr="00CB0060">
        <w:rPr>
          <w:lang w:val="en-US"/>
        </w:rPr>
        <w:t>TRP_TRS_MIMO_OTA_Ph3-Perf</w:t>
      </w:r>
    </w:p>
    <w:p w14:paraId="6C6D1281" w14:textId="50705227" w:rsidR="00104BC6" w:rsidRDefault="00104BC6" w:rsidP="00D309CC">
      <w:pPr>
        <w:pStyle w:val="CH"/>
        <w:rPr>
          <w:b w:val="0"/>
        </w:rPr>
      </w:pPr>
      <w:r>
        <w:t>Release:</w:t>
      </w:r>
      <w:r>
        <w:tab/>
      </w:r>
      <w:r w:rsidR="00595C50">
        <w:t>Rel-19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3AB880D" w14:textId="013E36E8" w:rsidR="009A2BE8" w:rsidRDefault="009A2BE8" w:rsidP="009A2BE8">
      <w:r>
        <w:t>The specific objectives for the TRP TRS Performance part as of RAN4#11</w:t>
      </w:r>
      <w:r w:rsidR="00581EEF">
        <w:t>4</w:t>
      </w:r>
      <w:r>
        <w:t xml:space="preserve"> </w:t>
      </w:r>
      <w:r w:rsidR="00581EEF">
        <w:t xml:space="preserve">have been indicated in </w:t>
      </w:r>
      <w:r>
        <w:t>[3]</w:t>
      </w:r>
    </w:p>
    <w:p w14:paraId="06484B97" w14:textId="2FD0E018" w:rsidR="009A2BE8" w:rsidRDefault="00D52BE0" w:rsidP="009A2BE8">
      <w:pPr>
        <w:jc w:val="center"/>
      </w:pPr>
      <w:r w:rsidRPr="00D52BE0">
        <w:drawing>
          <wp:inline distT="0" distB="0" distL="0" distR="0" wp14:anchorId="7B31D733" wp14:editId="1D8C29F8">
            <wp:extent cx="5422792" cy="747423"/>
            <wp:effectExtent l="0" t="0" r="635" b="1905"/>
            <wp:docPr id="1392024827"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24827" name="Picture 1" descr="A black text on a white background&#10;&#10;AI-generated content may be incorrect."/>
                    <pic:cNvPicPr/>
                  </pic:nvPicPr>
                  <pic:blipFill>
                    <a:blip r:embed="rId9"/>
                    <a:stretch>
                      <a:fillRect/>
                    </a:stretch>
                  </pic:blipFill>
                  <pic:spPr>
                    <a:xfrm>
                      <a:off x="0" y="0"/>
                      <a:ext cx="5455031" cy="751867"/>
                    </a:xfrm>
                    <a:prstGeom prst="rect">
                      <a:avLst/>
                    </a:prstGeom>
                  </pic:spPr>
                </pic:pic>
              </a:graphicData>
            </a:graphic>
          </wp:inline>
        </w:drawing>
      </w:r>
    </w:p>
    <w:p w14:paraId="5C0CE752" w14:textId="34143A39" w:rsidR="00D52BE0" w:rsidRDefault="00D52BE0" w:rsidP="008E7986">
      <w:r>
        <w:t>In addition, specific to Size2 UE requirements definition, the following open item was captured -</w:t>
      </w:r>
    </w:p>
    <w:p w14:paraId="32112913" w14:textId="1986C6AD" w:rsidR="00D52BE0" w:rsidRDefault="00D52BE0" w:rsidP="00D52BE0">
      <w:pPr>
        <w:jc w:val="center"/>
      </w:pPr>
      <w:r w:rsidRPr="00D52BE0">
        <w:drawing>
          <wp:inline distT="0" distB="0" distL="0" distR="0" wp14:anchorId="6280AC71" wp14:editId="5D0004D1">
            <wp:extent cx="5763567" cy="683813"/>
            <wp:effectExtent l="0" t="0" r="0" b="2540"/>
            <wp:docPr id="798761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761348" name=""/>
                    <pic:cNvPicPr/>
                  </pic:nvPicPr>
                  <pic:blipFill>
                    <a:blip r:embed="rId10"/>
                    <a:stretch>
                      <a:fillRect/>
                    </a:stretch>
                  </pic:blipFill>
                  <pic:spPr>
                    <a:xfrm>
                      <a:off x="0" y="0"/>
                      <a:ext cx="5820261" cy="690539"/>
                    </a:xfrm>
                    <a:prstGeom prst="rect">
                      <a:avLst/>
                    </a:prstGeom>
                  </pic:spPr>
                </pic:pic>
              </a:graphicData>
            </a:graphic>
          </wp:inline>
        </w:drawing>
      </w:r>
    </w:p>
    <w:p w14:paraId="06E92CC7" w14:textId="6FF376C7" w:rsidR="008E7986" w:rsidRDefault="00B845A4" w:rsidP="008E7986">
      <w:r>
        <w:t xml:space="preserve">This contribution provides our views related to </w:t>
      </w:r>
      <w:r w:rsidR="002F4F24">
        <w:t xml:space="preserve">the above </w:t>
      </w:r>
      <w:r w:rsidR="00D52BE0">
        <w:t>open item</w:t>
      </w:r>
      <w:r w:rsidR="002F4F24">
        <w:t xml:space="preserve"> and based on the WF agreed at RAN4#11</w:t>
      </w:r>
      <w:r w:rsidR="00D52BE0">
        <w:t>4</w:t>
      </w:r>
      <w:r w:rsidR="002F4F24">
        <w:t xml:space="preserve"> in [</w:t>
      </w:r>
      <w:r w:rsidR="00D52BE0">
        <w:t>7</w:t>
      </w:r>
      <w:r w:rsidR="002F4F24">
        <w:t>]</w:t>
      </w:r>
      <w:r>
        <w:t>.</w:t>
      </w:r>
    </w:p>
    <w:p w14:paraId="3A67921B" w14:textId="1276B2D4" w:rsidR="008E7986" w:rsidRDefault="008E7986" w:rsidP="008E7986">
      <w:pPr>
        <w:pStyle w:val="Heading1"/>
      </w:pPr>
      <w:r>
        <w:t>2</w:t>
      </w:r>
      <w:r>
        <w:tab/>
      </w:r>
      <w:r w:rsidR="00B845A4">
        <w:t>Discussion</w:t>
      </w:r>
    </w:p>
    <w:p w14:paraId="71C964B3" w14:textId="4637CA6E" w:rsidR="00277E77" w:rsidRDefault="00581EEF" w:rsidP="00581EEF">
      <w:pPr>
        <w:pStyle w:val="Heading4"/>
      </w:pPr>
      <w:proofErr w:type="gramStart"/>
      <w:r>
        <w:t>2.</w:t>
      </w:r>
      <w:r w:rsidR="00D52BE0">
        <w:t>1</w:t>
      </w:r>
      <w:r>
        <w:t xml:space="preserve">  </w:t>
      </w:r>
      <w:r w:rsidR="00277E77">
        <w:t>Size</w:t>
      </w:r>
      <w:proofErr w:type="gramEnd"/>
      <w:r w:rsidR="00277E77">
        <w:t xml:space="preserve"> 2 UE Requirements: Limited Performance Campaign</w:t>
      </w:r>
    </w:p>
    <w:p w14:paraId="4DCDF8AA" w14:textId="47522B3A" w:rsidR="00277E77" w:rsidRPr="005E74B7" w:rsidRDefault="00277E77" w:rsidP="00786706">
      <w:bookmarkStart w:id="3" w:name="_Toc181866603"/>
      <w:r w:rsidRPr="005E74B7">
        <w:t>The WF in [</w:t>
      </w:r>
      <w:r w:rsidR="00D52BE0">
        <w:t>7</w:t>
      </w:r>
      <w:r w:rsidRPr="005E74B7">
        <w:t xml:space="preserve">] </w:t>
      </w:r>
      <w:r w:rsidR="00581EEF">
        <w:t xml:space="preserve">sought additional feedback on </w:t>
      </w:r>
      <w:r w:rsidRPr="005E74B7">
        <w:t>the possible approaches to creating requirements for Size2 UEs (PDA hand</w:t>
      </w:r>
      <w:r w:rsidR="00D565FE">
        <w:t xml:space="preserve"> grip</w:t>
      </w:r>
      <w:r w:rsidRPr="005E74B7">
        <w:t>)</w:t>
      </w:r>
      <w:bookmarkEnd w:id="3"/>
    </w:p>
    <w:p w14:paraId="119B68C9" w14:textId="04C49075" w:rsidR="000665DC" w:rsidRPr="00786706" w:rsidRDefault="00D52BE0" w:rsidP="00786706">
      <w:bookmarkStart w:id="4" w:name="_Toc181866605"/>
      <w:r>
        <w:t xml:space="preserve">For several meetings, there has been discussions around </w:t>
      </w:r>
      <w:r w:rsidR="00D565FE">
        <w:t>whether</w:t>
      </w:r>
      <w:r>
        <w:t xml:space="preserve"> to use an </w:t>
      </w:r>
      <w:r w:rsidR="000665DC" w:rsidRPr="00786706">
        <w:t>offset-based approach</w:t>
      </w:r>
      <w:r>
        <w:t xml:space="preserve"> or pursue a limited or full performance campaign</w:t>
      </w:r>
      <w:r w:rsidR="000665DC" w:rsidRPr="00786706">
        <w:t xml:space="preserve">. </w:t>
      </w:r>
      <w:r w:rsidR="00581EEF">
        <w:t xml:space="preserve">While </w:t>
      </w:r>
      <w:r>
        <w:t xml:space="preserve">our preference was for the option to pursue a limited performance campaign, this was with the caveat that inputs from companies (especially volunteer labs) would be needed on availability of </w:t>
      </w:r>
      <w:r w:rsidR="004962D3">
        <w:t>sufficient Size</w:t>
      </w:r>
      <w:r w:rsidR="00D565FE">
        <w:t xml:space="preserve"> 2 devices for such an effort.</w:t>
      </w:r>
      <w:r w:rsidR="00581EEF">
        <w:t xml:space="preserve"> </w:t>
      </w:r>
      <w:bookmarkEnd w:id="4"/>
    </w:p>
    <w:p w14:paraId="3B030DF0" w14:textId="6C08782B" w:rsidR="000665DC" w:rsidRPr="00F35BAA" w:rsidRDefault="00D52BE0" w:rsidP="000665DC">
      <w:pPr>
        <w:pStyle w:val="Proposal"/>
        <w:rPr>
          <w:i/>
          <w:iCs/>
        </w:rPr>
      </w:pPr>
      <w:bookmarkStart w:id="5" w:name="_Toc181866606"/>
      <w:bookmarkStart w:id="6" w:name="_Toc181866704"/>
      <w:bookmarkStart w:id="7" w:name="_Toc181866747"/>
      <w:bookmarkStart w:id="8" w:name="_Toc181866891"/>
      <w:bookmarkStart w:id="9" w:name="_Toc181866975"/>
      <w:bookmarkStart w:id="10" w:name="_Toc181867129"/>
      <w:bookmarkStart w:id="11" w:name="_Toc189698784"/>
      <w:bookmarkStart w:id="12" w:name="_Toc189699012"/>
      <w:bookmarkStart w:id="13" w:name="_Toc189699272"/>
      <w:bookmarkStart w:id="14" w:name="_Toc189700036"/>
      <w:bookmarkStart w:id="15" w:name="_Toc193981234"/>
      <w:bookmarkStart w:id="16" w:name="_Toc193982324"/>
      <w:bookmarkStart w:id="17" w:name="_Toc193985821"/>
      <w:bookmarkStart w:id="18" w:name="_Toc193985969"/>
      <w:r w:rsidRPr="00F35BAA">
        <w:rPr>
          <w:i/>
          <w:iCs/>
        </w:rPr>
        <w:t>Observation 1</w:t>
      </w:r>
      <w:r w:rsidR="000665DC" w:rsidRPr="00F35BAA">
        <w:rPr>
          <w:i/>
          <w:iCs/>
        </w:rPr>
        <w:t>:</w:t>
      </w:r>
      <w:r w:rsidR="000665DC" w:rsidRPr="00F35BAA">
        <w:rPr>
          <w:i/>
          <w:iCs/>
        </w:rPr>
        <w:tab/>
      </w:r>
      <w:r w:rsidR="00D565FE" w:rsidRPr="00F35BAA">
        <w:rPr>
          <w:i/>
          <w:iCs/>
        </w:rPr>
        <w:t>The</w:t>
      </w:r>
      <w:r w:rsidRPr="00F35BAA">
        <w:rPr>
          <w:i/>
          <w:iCs/>
        </w:rPr>
        <w:t xml:space="preserve"> suggestion on a limited performance campaign was to move the topic forward but under the caveat </w:t>
      </w:r>
      <w:r w:rsidR="00D565FE" w:rsidRPr="00F35BAA">
        <w:rPr>
          <w:i/>
          <w:iCs/>
        </w:rPr>
        <w:t>that</w:t>
      </w:r>
      <w:r w:rsidRPr="00F35BAA">
        <w:rPr>
          <w:i/>
          <w:iCs/>
        </w:rPr>
        <w:t xml:space="preserve"> inputs</w:t>
      </w:r>
      <w:r w:rsidR="00D565FE" w:rsidRPr="00F35BAA">
        <w:rPr>
          <w:i/>
          <w:iCs/>
        </w:rPr>
        <w:t xml:space="preserve"> are</w:t>
      </w:r>
      <w:r w:rsidRPr="00F35BAA">
        <w:rPr>
          <w:i/>
          <w:iCs/>
        </w:rPr>
        <w:t xml:space="preserve"> required from companies (especially volunteer labs) on availability of sufficient Size2 devices </w:t>
      </w:r>
      <w:r w:rsidR="00D565FE" w:rsidRPr="00F35BAA">
        <w:rPr>
          <w:i/>
          <w:iCs/>
        </w:rPr>
        <w:t>for such an effort</w:t>
      </w:r>
      <w:r w:rsidRPr="00F35BAA">
        <w:rPr>
          <w:i/>
          <w:iCs/>
        </w:rPr>
        <w:t>.</w:t>
      </w:r>
      <w:bookmarkEnd w:id="15"/>
      <w:bookmarkEnd w:id="16"/>
      <w:bookmarkEnd w:id="17"/>
      <w:bookmarkEnd w:id="18"/>
      <w:r w:rsidRPr="00F35BAA">
        <w:rPr>
          <w:i/>
          <w:iCs/>
        </w:rPr>
        <w:t xml:space="preserve"> </w:t>
      </w:r>
      <w:bookmarkEnd w:id="5"/>
      <w:bookmarkEnd w:id="6"/>
      <w:bookmarkEnd w:id="7"/>
      <w:bookmarkEnd w:id="8"/>
      <w:bookmarkEnd w:id="9"/>
      <w:bookmarkEnd w:id="10"/>
      <w:bookmarkEnd w:id="11"/>
      <w:bookmarkEnd w:id="12"/>
      <w:bookmarkEnd w:id="13"/>
      <w:bookmarkEnd w:id="14"/>
    </w:p>
    <w:p w14:paraId="3FB79DC5" w14:textId="3F8D3D01" w:rsidR="000665DC" w:rsidRDefault="00D52BE0" w:rsidP="00786706">
      <w:bookmarkStart w:id="19" w:name="_Toc181866607"/>
      <w:r>
        <w:t xml:space="preserve">Some </w:t>
      </w:r>
      <w:r w:rsidR="000665DC" w:rsidRPr="000665DC">
        <w:t>param</w:t>
      </w:r>
      <w:r w:rsidR="000665DC">
        <w:t>e</w:t>
      </w:r>
      <w:r w:rsidR="000665DC" w:rsidRPr="000665DC">
        <w:t xml:space="preserve">ters of </w:t>
      </w:r>
      <w:r>
        <w:t>such a</w:t>
      </w:r>
      <w:r w:rsidR="000665DC" w:rsidRPr="000665DC">
        <w:t xml:space="preserve"> limited performance campaign </w:t>
      </w:r>
      <w:r>
        <w:t>were also suggested</w:t>
      </w:r>
      <w:r w:rsidR="00D565FE">
        <w:t>:</w:t>
      </w:r>
      <w:r>
        <w:t xml:space="preserve"> including but not limited to </w:t>
      </w:r>
      <w:r w:rsidR="00D565FE">
        <w:t>using</w:t>
      </w:r>
      <w:r>
        <w:t xml:space="preserve"> </w:t>
      </w:r>
      <w:r w:rsidR="00D565FE">
        <w:t>~</w:t>
      </w:r>
      <w:r>
        <w:t xml:space="preserve">15 devices; device year of production </w:t>
      </w:r>
      <w:r w:rsidR="00D565FE">
        <w:t xml:space="preserve">being </w:t>
      </w:r>
      <w:r>
        <w:t>2022-2025 and pick one band to test</w:t>
      </w:r>
      <w:r w:rsidR="00D565FE">
        <w:t xml:space="preserve"> (say n78)</w:t>
      </w:r>
      <w:r>
        <w:t xml:space="preserve">. </w:t>
      </w:r>
      <w:r w:rsidR="000665DC">
        <w:t xml:space="preserve">To provide time for volunteer labs to procure Size2 UEs a reasonable timeframe </w:t>
      </w:r>
      <w:r w:rsidR="00D565FE">
        <w:t xml:space="preserve">was </w:t>
      </w:r>
      <w:r w:rsidR="004962D3">
        <w:t>proposed (</w:t>
      </w:r>
      <w:r w:rsidR="000665DC">
        <w:t>keeping in mind the workplan for Rel-19 OTA WI allows measurement campaign to proceed and conclude RAN4#118 – February 2026).</w:t>
      </w:r>
      <w:bookmarkEnd w:id="19"/>
    </w:p>
    <w:p w14:paraId="56689DEA" w14:textId="7F663481" w:rsidR="00D52BE0" w:rsidRDefault="00D52BE0" w:rsidP="00786706">
      <w:r>
        <w:t>However, even after several discussions no clear way forward has been possible on such a performance campaign. Therefore, we proceed to try to determine some information, first from publicly available sources on the availability of Size 2 devices</w:t>
      </w:r>
      <w:r w:rsidR="00D565FE">
        <w:t xml:space="preserve"> and then propose a way forward</w:t>
      </w:r>
      <w:r>
        <w:t>.</w:t>
      </w:r>
    </w:p>
    <w:p w14:paraId="69190C40" w14:textId="4075ADA4" w:rsidR="00D52BE0" w:rsidRDefault="00D52BE0" w:rsidP="00786706">
      <w:r>
        <w:t xml:space="preserve">A reasonable online resource is provided </w:t>
      </w:r>
      <w:r w:rsidR="00D565FE">
        <w:t>as the website in</w:t>
      </w:r>
      <w:r>
        <w:t xml:space="preserve"> [8]. By entering the parameters (manufacturing date - 2022-2025; device width &gt;56 mm and &lt;=72mm and supporting at least bands n41 and n78 (which was the first set of bands </w:t>
      </w:r>
      <w:r>
        <w:lastRenderedPageBreak/>
        <w:t>on which Size 1 requirements were defined) the website</w:t>
      </w:r>
      <w:r w:rsidR="004962D3">
        <w:t>'s search feature</w:t>
      </w:r>
      <w:r>
        <w:t xml:space="preserve"> returned </w:t>
      </w:r>
      <w:r w:rsidRPr="00D565FE">
        <w:rPr>
          <w:b/>
          <w:bCs/>
        </w:rPr>
        <w:t>44 smartphones</w:t>
      </w:r>
      <w:r>
        <w:t xml:space="preserve"> that met the above criteria.</w:t>
      </w:r>
    </w:p>
    <w:p w14:paraId="78427F1A" w14:textId="0C3E2D86" w:rsidR="00D52BE0" w:rsidRDefault="00D52BE0" w:rsidP="00786706">
      <w:r>
        <w:t xml:space="preserve">Additional search online reveals that at least 3 devices (maybe more but this a best-effort search) from the 2022 </w:t>
      </w:r>
      <w:r w:rsidR="004962D3">
        <w:t>era</w:t>
      </w:r>
      <w:r>
        <w:t xml:space="preserve"> are not available for purchase due to any variety of reasons which bring the maximum possible pool down to 41 Size 2 devices </w:t>
      </w:r>
      <w:r w:rsidR="00D565FE">
        <w:t>available</w:t>
      </w:r>
      <w:r>
        <w:t xml:space="preserve"> for a performance campaign.</w:t>
      </w:r>
    </w:p>
    <w:p w14:paraId="63897A25" w14:textId="57A59DBD" w:rsidR="00D52BE0" w:rsidRDefault="00D52BE0" w:rsidP="00786706">
      <w:r>
        <w:t>If we repeat a similar analysis for the Size 1 devices available for Rel-17 campaign on the same website, there were 869 devices available</w:t>
      </w:r>
      <w:r w:rsidR="00D565FE">
        <w:t>!</w:t>
      </w:r>
      <w:r>
        <w:t xml:space="preserve"> Out of this around 75 devices supporting the Rel-17 bands were </w:t>
      </w:r>
      <w:r w:rsidR="00D565FE">
        <w:t>available</w:t>
      </w:r>
      <w:r>
        <w:t xml:space="preserve"> to the volunteer labs and used for the actual campaign (~10%</w:t>
      </w:r>
      <w:r w:rsidR="00D565FE">
        <w:t xml:space="preserve"> of overall available</w:t>
      </w:r>
      <w:r>
        <w:t>).</w:t>
      </w:r>
    </w:p>
    <w:p w14:paraId="6449F33E" w14:textId="77777777" w:rsidR="00D52BE0" w:rsidRDefault="00D52BE0" w:rsidP="00786706">
      <w:r>
        <w:t>In summary,</w:t>
      </w:r>
    </w:p>
    <w:p w14:paraId="34720770" w14:textId="77777777" w:rsidR="00D52BE0" w:rsidRDefault="00D52BE0" w:rsidP="00786706">
      <w:r>
        <w:t>- As per information received in the early stages of Rel-17 TRP TRS discussions, it can re-iterated that Size2 devices constitute a very small percentage of the smartphones currently in circulation in the ecosystem</w:t>
      </w:r>
    </w:p>
    <w:p w14:paraId="4168E9DB" w14:textId="732F6AC9" w:rsidR="00D52BE0" w:rsidRDefault="00D52BE0" w:rsidP="00786706">
      <w:r>
        <w:t xml:space="preserve">- The bandwidth available to perform campaign for Size2 devices is limited and the timeline is even further reduced due to </w:t>
      </w:r>
    </w:p>
    <w:p w14:paraId="1B4EE3C0" w14:textId="7D86B71B" w:rsidR="00D52BE0" w:rsidRDefault="00D52BE0" w:rsidP="00786706">
      <w:r>
        <w:t>- Looking at the realistic possibility of the number of Size2 devices that might be available for a full campaign</w:t>
      </w:r>
      <w:r w:rsidR="00D565FE">
        <w:t>;</w:t>
      </w:r>
      <w:r>
        <w:t xml:space="preserve"> even a most optimistic estimate (50-60% of total pool) gives us around ~20 devices which is hardly statistically sufficient to perform a CCDF based evaluation.</w:t>
      </w:r>
    </w:p>
    <w:p w14:paraId="1D4E66E6" w14:textId="53A1102E" w:rsidR="00D52BE0" w:rsidRPr="00D52BE0" w:rsidRDefault="00D52BE0" w:rsidP="00D52BE0">
      <w:pPr>
        <w:pStyle w:val="Proposal"/>
        <w:rPr>
          <w:i/>
          <w:iCs/>
        </w:rPr>
      </w:pPr>
      <w:bookmarkStart w:id="20" w:name="_Toc193981235"/>
      <w:bookmarkStart w:id="21" w:name="_Toc193982325"/>
      <w:bookmarkStart w:id="22" w:name="_Toc193985822"/>
      <w:bookmarkStart w:id="23" w:name="_Toc193985970"/>
      <w:r w:rsidRPr="00D52BE0">
        <w:rPr>
          <w:i/>
          <w:iCs/>
        </w:rPr>
        <w:t xml:space="preserve">Observation 2: </w:t>
      </w:r>
      <w:r w:rsidRPr="00D52BE0">
        <w:rPr>
          <w:i/>
          <w:iCs/>
        </w:rPr>
        <w:tab/>
      </w:r>
      <w:r w:rsidRPr="00D52BE0">
        <w:rPr>
          <w:i/>
          <w:iCs/>
        </w:rPr>
        <w:tab/>
        <w:t>Size 2 devices constitute a very small percentage of smartphones (~5%) in the ecosystem; there is limited bandwidth and time available for any meaningful performance campaign; the size of devices</w:t>
      </w:r>
      <w:r w:rsidR="00D565FE">
        <w:rPr>
          <w:i/>
          <w:iCs/>
        </w:rPr>
        <w:t xml:space="preserve"> available to volunteer labs for a 3GPP performance campaign</w:t>
      </w:r>
      <w:r w:rsidRPr="00D52BE0">
        <w:rPr>
          <w:i/>
          <w:iCs/>
        </w:rPr>
        <w:t xml:space="preserve"> may also be very limited.</w:t>
      </w:r>
      <w:bookmarkEnd w:id="20"/>
      <w:bookmarkEnd w:id="21"/>
      <w:bookmarkEnd w:id="22"/>
      <w:bookmarkEnd w:id="23"/>
    </w:p>
    <w:p w14:paraId="019466F9" w14:textId="60F183C2" w:rsidR="00D52BE0" w:rsidRDefault="00D52BE0" w:rsidP="00786706">
      <w:r>
        <w:t xml:space="preserve">After the above analysis, we proceeded to </w:t>
      </w:r>
      <w:r w:rsidR="00F35BAA">
        <w:t xml:space="preserve">perform some internal analysis </w:t>
      </w:r>
      <w:r>
        <w:t xml:space="preserve">with the </w:t>
      </w:r>
      <w:r w:rsidR="00F35BAA">
        <w:t>objective</w:t>
      </w:r>
      <w:r>
        <w:t xml:space="preserve"> to determine what is the actual delta radiated transmitter performance between equivalent Wide Grip (Size1) and PDA Grip (Size2) models from the same manufacturer. In the interest of time the </w:t>
      </w:r>
      <w:r w:rsidR="00F35BAA">
        <w:t>analysis was</w:t>
      </w:r>
      <w:r>
        <w:t xml:space="preserve"> limited to</w:t>
      </w:r>
      <w:r w:rsidR="004962D3">
        <w:t xml:space="preserve"> n1,</w:t>
      </w:r>
      <w:r>
        <w:t xml:space="preserve"> n28, n41 and n78 to cover low and high bands</w:t>
      </w:r>
      <w:r w:rsidR="004962D3">
        <w:t xml:space="preserve"> for which Size1 NR FR1 TRP TRS requirements have already been defined</w:t>
      </w:r>
      <w:r>
        <w:t xml:space="preserve">. </w:t>
      </w:r>
    </w:p>
    <w:p w14:paraId="51C827F2" w14:textId="0DAC0B9F" w:rsidR="00D52BE0" w:rsidRPr="00D52BE0" w:rsidRDefault="00D52BE0" w:rsidP="00D52BE0">
      <w:pPr>
        <w:pStyle w:val="Proposal"/>
        <w:rPr>
          <w:i/>
          <w:iCs/>
        </w:rPr>
      </w:pPr>
      <w:bookmarkStart w:id="24" w:name="_Toc193981236"/>
      <w:bookmarkStart w:id="25" w:name="_Toc193982326"/>
      <w:bookmarkStart w:id="26" w:name="_Toc193985823"/>
      <w:bookmarkStart w:id="27" w:name="_Toc193985971"/>
      <w:r w:rsidRPr="00D52BE0">
        <w:rPr>
          <w:i/>
          <w:iCs/>
        </w:rPr>
        <w:t xml:space="preserve">Observation 3: </w:t>
      </w:r>
      <w:r w:rsidRPr="00D52BE0">
        <w:rPr>
          <w:i/>
          <w:iCs/>
        </w:rPr>
        <w:tab/>
      </w:r>
      <w:r w:rsidR="00F35BAA">
        <w:rPr>
          <w:i/>
          <w:iCs/>
        </w:rPr>
        <w:t xml:space="preserve">Based on our internal evaluation we see a minimal average </w:t>
      </w:r>
      <w:r w:rsidR="00F35BAA">
        <w:rPr>
          <w:i/>
          <w:iCs/>
        </w:rPr>
        <w:t>(~0.1 dB)</w:t>
      </w:r>
      <w:r w:rsidR="00F35BAA">
        <w:rPr>
          <w:i/>
          <w:iCs/>
        </w:rPr>
        <w:t xml:space="preserve"> delta in TRP/TRS performance between Size1 and Size2 devices across the bands in question.</w:t>
      </w:r>
      <w:bookmarkEnd w:id="26"/>
      <w:bookmarkEnd w:id="27"/>
      <w:r w:rsidR="00F35BAA">
        <w:rPr>
          <w:i/>
          <w:iCs/>
        </w:rPr>
        <w:t xml:space="preserve"> </w:t>
      </w:r>
      <w:bookmarkEnd w:id="24"/>
      <w:bookmarkEnd w:id="25"/>
    </w:p>
    <w:p w14:paraId="7673717A" w14:textId="4360A0C2" w:rsidR="00D52BE0" w:rsidRPr="000665DC" w:rsidRDefault="00D52BE0" w:rsidP="00D52BE0">
      <w:pPr>
        <w:pStyle w:val="Proposal"/>
      </w:pPr>
      <w:bookmarkStart w:id="28" w:name="_Toc193981237"/>
      <w:bookmarkStart w:id="29" w:name="_Toc193982327"/>
      <w:bookmarkStart w:id="30" w:name="_Toc193985824"/>
      <w:bookmarkStart w:id="31" w:name="_Toc193985972"/>
      <w:r>
        <w:t xml:space="preserve">Proposal 1: </w:t>
      </w:r>
      <w:r>
        <w:tab/>
        <w:t>A</w:t>
      </w:r>
      <w:r w:rsidR="00F35BAA">
        <w:t xml:space="preserve">gree to 0 dB delta from Size1 </w:t>
      </w:r>
      <w:r>
        <w:t xml:space="preserve">requirements </w:t>
      </w:r>
      <w:r w:rsidR="00F35BAA">
        <w:t xml:space="preserve">to define Size2 UE requirements. </w:t>
      </w:r>
      <w:proofErr w:type="spellStart"/>
      <w:r w:rsidR="00F35BAA">
        <w:t>i.e</w:t>
      </w:r>
      <w:proofErr w:type="spellEnd"/>
      <w:r w:rsidR="00F35BAA">
        <w:t xml:space="preserve"> same TRP/TRS requirements </w:t>
      </w:r>
      <w:r>
        <w:t xml:space="preserve">for </w:t>
      </w:r>
      <w:r w:rsidR="00D565FE">
        <w:t>n1</w:t>
      </w:r>
      <w:r w:rsidR="00710561">
        <w:t xml:space="preserve"> (PC3)</w:t>
      </w:r>
      <w:r w:rsidR="00D565FE">
        <w:t xml:space="preserve">, </w:t>
      </w:r>
      <w:r>
        <w:t>n28</w:t>
      </w:r>
      <w:r w:rsidR="00710561">
        <w:t xml:space="preserve"> (PC3)</w:t>
      </w:r>
      <w:r>
        <w:t>, n41</w:t>
      </w:r>
      <w:r w:rsidR="00710561">
        <w:t xml:space="preserve"> (PC2/PC3)</w:t>
      </w:r>
      <w:r>
        <w:t xml:space="preserve"> and n78</w:t>
      </w:r>
      <w:r w:rsidR="00710561">
        <w:t xml:space="preserve"> (PC2/PC3)</w:t>
      </w:r>
      <w:r>
        <w:t xml:space="preserve"> for Size 2 DUTs</w:t>
      </w:r>
      <w:r w:rsidR="00D565FE">
        <w:t xml:space="preserve"> (Talk and Browsing Mode)</w:t>
      </w:r>
      <w:r>
        <w:t xml:space="preserve"> as </w:t>
      </w:r>
      <w:r w:rsidR="00710561">
        <w:t xml:space="preserve">already </w:t>
      </w:r>
      <w:r>
        <w:t>defined for Size 1 DUTs.</w:t>
      </w:r>
      <w:bookmarkEnd w:id="28"/>
      <w:bookmarkEnd w:id="29"/>
      <w:bookmarkEnd w:id="30"/>
      <w:bookmarkEnd w:id="31"/>
    </w:p>
    <w:p w14:paraId="34C99636" w14:textId="77777777" w:rsidR="008E7986" w:rsidRDefault="008E7986" w:rsidP="008E7986">
      <w:pPr>
        <w:pStyle w:val="Heading1"/>
      </w:pPr>
      <w:r>
        <w:t>3</w:t>
      </w:r>
      <w:r>
        <w:tab/>
        <w:t>Conclusions</w:t>
      </w:r>
    </w:p>
    <w:p w14:paraId="001A58A1" w14:textId="785601E0" w:rsidR="00E72324" w:rsidRDefault="005D6137" w:rsidP="00E72324">
      <w:r>
        <w:t xml:space="preserve">This contribution provides our views on the topic of </w:t>
      </w:r>
      <w:r w:rsidR="002F4F24">
        <w:t xml:space="preserve">the Rel-19 </w:t>
      </w:r>
      <w:r w:rsidR="00782DF3">
        <w:t>TRP</w:t>
      </w:r>
      <w:r w:rsidR="002F4F24">
        <w:t xml:space="preserve"> </w:t>
      </w:r>
      <w:r w:rsidR="00782DF3">
        <w:t>TRS performance work scope</w:t>
      </w:r>
      <w:r>
        <w:t>.  The following observation</w:t>
      </w:r>
      <w:r w:rsidR="002F4F24">
        <w:t>s</w:t>
      </w:r>
      <w:r>
        <w:t xml:space="preserve"> and proposal</w:t>
      </w:r>
      <w:r w:rsidR="002F4F24">
        <w:t>s</w:t>
      </w:r>
      <w:r>
        <w:t xml:space="preserve"> are made:</w:t>
      </w:r>
    </w:p>
    <w:p w14:paraId="51008FAF" w14:textId="77777777" w:rsidR="00F35BAA"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F35BAA" w:rsidRPr="00E1422D">
        <w:rPr>
          <w:i/>
          <w:iCs/>
          <w:noProof/>
        </w:rPr>
        <w:t>Observation 1:</w:t>
      </w:r>
      <w:r w:rsidR="00F35BAA">
        <w:rPr>
          <w:rFonts w:asciiTheme="minorHAnsi" w:eastAsiaTheme="minorEastAsia" w:hAnsiTheme="minorHAnsi" w:cstheme="minorBidi"/>
          <w:b w:val="0"/>
          <w:bCs w:val="0"/>
          <w:noProof/>
          <w:kern w:val="2"/>
          <w:sz w:val="24"/>
          <w:szCs w:val="24"/>
          <w:lang w:val="en-US"/>
          <w14:ligatures w14:val="standardContextual"/>
        </w:rPr>
        <w:tab/>
      </w:r>
      <w:r w:rsidR="00F35BAA" w:rsidRPr="00E1422D">
        <w:rPr>
          <w:i/>
          <w:iCs/>
          <w:noProof/>
        </w:rPr>
        <w:t>The suggestion on a limited performance campaign was to move the topic forward but under the caveat that inputs are required from companies (especially volunteer labs) on availability of sufficient Size2 devices for such an effort.</w:t>
      </w:r>
    </w:p>
    <w:p w14:paraId="1D950644" w14:textId="77777777" w:rsidR="00F35BAA" w:rsidRDefault="00F35BAA">
      <w:pPr>
        <w:pStyle w:val="TOC1"/>
        <w:rPr>
          <w:rFonts w:asciiTheme="minorHAnsi" w:eastAsiaTheme="minorEastAsia" w:hAnsiTheme="minorHAnsi" w:cstheme="minorBidi"/>
          <w:b w:val="0"/>
          <w:bCs w:val="0"/>
          <w:noProof/>
          <w:kern w:val="2"/>
          <w:sz w:val="24"/>
          <w:szCs w:val="24"/>
          <w:lang w:val="en-US"/>
          <w14:ligatures w14:val="standardContextual"/>
        </w:rPr>
      </w:pPr>
      <w:r w:rsidRPr="00E1422D">
        <w:rPr>
          <w:i/>
          <w:iCs/>
          <w:noProof/>
        </w:rPr>
        <w:t xml:space="preserve">Observation 2: </w:t>
      </w:r>
      <w:r>
        <w:rPr>
          <w:rFonts w:asciiTheme="minorHAnsi" w:eastAsiaTheme="minorEastAsia" w:hAnsiTheme="minorHAnsi" w:cstheme="minorBidi"/>
          <w:b w:val="0"/>
          <w:bCs w:val="0"/>
          <w:noProof/>
          <w:kern w:val="2"/>
          <w:sz w:val="24"/>
          <w:szCs w:val="24"/>
          <w:lang w:val="en-US"/>
          <w14:ligatures w14:val="standardContextual"/>
        </w:rPr>
        <w:tab/>
      </w:r>
      <w:r w:rsidRPr="00E1422D">
        <w:rPr>
          <w:i/>
          <w:iCs/>
          <w:noProof/>
        </w:rPr>
        <w:t xml:space="preserve"> Size 2 devices constitute a very small percentage of smartphones (~5%) in the ecosystem; there is limited bandwidth and time available for any meaningful performance campaign; the size of devices available to volunteer labs for a 3GPP performance campaign may also be very limited.</w:t>
      </w:r>
    </w:p>
    <w:p w14:paraId="791E226F" w14:textId="77777777" w:rsidR="00F35BAA" w:rsidRDefault="00F35BAA">
      <w:pPr>
        <w:pStyle w:val="TOC1"/>
        <w:rPr>
          <w:rFonts w:asciiTheme="minorHAnsi" w:eastAsiaTheme="minorEastAsia" w:hAnsiTheme="minorHAnsi" w:cstheme="minorBidi"/>
          <w:b w:val="0"/>
          <w:bCs w:val="0"/>
          <w:noProof/>
          <w:kern w:val="2"/>
          <w:sz w:val="24"/>
          <w:szCs w:val="24"/>
          <w:lang w:val="en-US"/>
          <w14:ligatures w14:val="standardContextual"/>
        </w:rPr>
      </w:pPr>
      <w:r w:rsidRPr="00E1422D">
        <w:rPr>
          <w:i/>
          <w:iCs/>
          <w:noProof/>
        </w:rPr>
        <w:t xml:space="preserve">Observation 3: </w:t>
      </w:r>
      <w:r>
        <w:rPr>
          <w:rFonts w:asciiTheme="minorHAnsi" w:eastAsiaTheme="minorEastAsia" w:hAnsiTheme="minorHAnsi" w:cstheme="minorBidi"/>
          <w:b w:val="0"/>
          <w:bCs w:val="0"/>
          <w:noProof/>
          <w:kern w:val="2"/>
          <w:sz w:val="24"/>
          <w:szCs w:val="24"/>
          <w:lang w:val="en-US"/>
          <w14:ligatures w14:val="standardContextual"/>
        </w:rPr>
        <w:tab/>
      </w:r>
      <w:r w:rsidRPr="00E1422D">
        <w:rPr>
          <w:i/>
          <w:iCs/>
          <w:noProof/>
        </w:rPr>
        <w:t>Based on our internal evaluation we see a minimal average (~0.1 dB) delta in TRP/TRS performance between Size1 and Size2 devices across the bands in question.</w:t>
      </w:r>
    </w:p>
    <w:p w14:paraId="141C0452" w14:textId="77777777" w:rsidR="00F35BAA" w:rsidRDefault="00F35BAA">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1: </w:t>
      </w:r>
      <w:r>
        <w:rPr>
          <w:rFonts w:asciiTheme="minorHAnsi" w:eastAsiaTheme="minorEastAsia" w:hAnsiTheme="minorHAnsi" w:cstheme="minorBidi"/>
          <w:b w:val="0"/>
          <w:bCs w:val="0"/>
          <w:noProof/>
          <w:kern w:val="2"/>
          <w:sz w:val="24"/>
          <w:szCs w:val="24"/>
          <w:lang w:val="en-US"/>
          <w14:ligatures w14:val="standardContextual"/>
        </w:rPr>
        <w:tab/>
      </w:r>
      <w:r>
        <w:rPr>
          <w:noProof/>
        </w:rPr>
        <w:t>Agree to 0 dB delta from Size1 requirements to define Size2 UE requirements. i.e same TRP/TRS requirements for n1 (PC3), n28 (PC3), n41 (PC2/PC3) and n78 (PC2/PC3) for Size 2 DUTs (Talk and Browsing Mode) as already defined for Size 1 DUTs.</w:t>
      </w:r>
    </w:p>
    <w:p w14:paraId="05CC6F0A" w14:textId="11DE8B58" w:rsidR="005E69AE" w:rsidRDefault="0062595A" w:rsidP="00581EEF">
      <w:pPr>
        <w:pStyle w:val="TOC1"/>
        <w:ind w:left="0" w:firstLine="0"/>
      </w:pPr>
      <w:r>
        <w:rPr>
          <w:b w:val="0"/>
          <w:bCs w:val="0"/>
        </w:rPr>
        <w:fldChar w:fldCharType="end"/>
      </w:r>
    </w:p>
    <w:p w14:paraId="5D2DDC34" w14:textId="77777777" w:rsidR="005E69AE" w:rsidRDefault="005E69AE" w:rsidP="005E69AE">
      <w:pPr>
        <w:pStyle w:val="Heading1"/>
      </w:pPr>
      <w:r>
        <w:lastRenderedPageBreak/>
        <w:t>4</w:t>
      </w:r>
      <w:r>
        <w:tab/>
        <w:t>References</w:t>
      </w:r>
    </w:p>
    <w:p w14:paraId="21F9D74F" w14:textId="643A9E41" w:rsidR="005E69AE" w:rsidRDefault="00B845A4" w:rsidP="005E69AE">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70FC4A19" w14:textId="11D89248" w:rsidR="009A2BE8" w:rsidRDefault="009A2BE8" w:rsidP="005E69AE">
      <w:pPr>
        <w:pStyle w:val="EX"/>
      </w:pPr>
      <w:r>
        <w:t>RP-2406086, “</w:t>
      </w:r>
      <w:r w:rsidRPr="009A2BE8">
        <w:t>Way Forward for [110bis][338] TRP_TRS_MIMO_OTA</w:t>
      </w:r>
      <w:r>
        <w:t>”, Vivo, 3GPP RAN #110-bis, April 2024</w:t>
      </w:r>
    </w:p>
    <w:p w14:paraId="185C72B6" w14:textId="069EB599" w:rsidR="009A2BE8" w:rsidRDefault="009A2BE8" w:rsidP="005E69AE">
      <w:pPr>
        <w:pStyle w:val="EX"/>
      </w:pPr>
      <w:r>
        <w:t>R4-2406084, “</w:t>
      </w:r>
      <w:r w:rsidRPr="009A2BE8">
        <w:rPr>
          <w:bCs/>
        </w:rPr>
        <w:t>Workplan of Rel-1</w:t>
      </w:r>
      <w:r w:rsidRPr="009A2BE8">
        <w:rPr>
          <w:rFonts w:hint="eastAsia"/>
          <w:bCs/>
        </w:rPr>
        <w:t>9</w:t>
      </w:r>
      <w:r w:rsidRPr="009A2BE8">
        <w:rPr>
          <w:bCs/>
        </w:rPr>
        <w:t xml:space="preserve"> </w:t>
      </w:r>
      <w:r w:rsidRPr="009A2BE8">
        <w:rPr>
          <w:rFonts w:hint="eastAsia"/>
          <w:bCs/>
        </w:rPr>
        <w:t>OTA</w:t>
      </w:r>
      <w:r w:rsidRPr="009A2BE8">
        <w:rPr>
          <w:bCs/>
        </w:rPr>
        <w:t xml:space="preserve"> WI</w:t>
      </w:r>
      <w:r>
        <w:rPr>
          <w:bCs/>
        </w:rPr>
        <w:t>”,</w:t>
      </w:r>
      <w:r w:rsidRPr="009A2BE8">
        <w:rPr>
          <w:b/>
        </w:rPr>
        <w:t xml:space="preserve"> </w:t>
      </w:r>
      <w:r>
        <w:t>Vivo; 3GPP RAN #11</w:t>
      </w:r>
      <w:r w:rsidR="005C31D7">
        <w:t>2</w:t>
      </w:r>
      <w:r>
        <w:t xml:space="preserve">-bis, </w:t>
      </w:r>
      <w:r w:rsidR="005C31D7">
        <w:t>October</w:t>
      </w:r>
      <w:r>
        <w:t xml:space="preserve"> 2024</w:t>
      </w:r>
    </w:p>
    <w:p w14:paraId="053927CB" w14:textId="51742445" w:rsidR="005C31D7" w:rsidRPr="005C31D7" w:rsidRDefault="005C31D7" w:rsidP="005E69AE">
      <w:pPr>
        <w:pStyle w:val="EX"/>
        <w:rPr>
          <w:bCs/>
        </w:rPr>
      </w:pPr>
      <w:r w:rsidRPr="005C31D7">
        <w:rPr>
          <w:bCs/>
        </w:rPr>
        <w:t>R4-24165</w:t>
      </w:r>
      <w:r w:rsidRPr="005C31D7">
        <w:rPr>
          <w:rFonts w:hint="eastAsia"/>
          <w:bCs/>
        </w:rPr>
        <w:t>90</w:t>
      </w:r>
      <w:r>
        <w:rPr>
          <w:bCs/>
        </w:rPr>
        <w:t>, “</w:t>
      </w:r>
      <w:r w:rsidRPr="005C31D7">
        <w:rPr>
          <w:bCs/>
        </w:rPr>
        <w:t>Way Forward for [112bis][323] TRP_TRS_Ph3</w:t>
      </w:r>
      <w:r>
        <w:rPr>
          <w:bCs/>
        </w:rPr>
        <w:t>”,</w:t>
      </w:r>
      <w:r w:rsidRPr="005C31D7">
        <w:t xml:space="preserve"> </w:t>
      </w:r>
      <w:r>
        <w:t>Vivo, CAICT; 3GPP RAN #110-bis, April 2024</w:t>
      </w:r>
    </w:p>
    <w:p w14:paraId="6CB6E0A9" w14:textId="58E9146D" w:rsidR="00F87721" w:rsidRDefault="00F87721" w:rsidP="005E69AE">
      <w:pPr>
        <w:pStyle w:val="EX"/>
      </w:pPr>
      <w:r>
        <w:t>R4-2413537, “</w:t>
      </w:r>
      <w:r w:rsidRPr="00F87721">
        <w:rPr>
          <w:rFonts w:hint="eastAsia"/>
          <w:bCs/>
        </w:rPr>
        <w:t xml:space="preserve">Reply </w:t>
      </w:r>
      <w:r w:rsidRPr="00F87721">
        <w:rPr>
          <w:bCs/>
        </w:rPr>
        <w:t>LS on 3GPP NR TRP TRS OTA requirements</w:t>
      </w:r>
      <w:r>
        <w:rPr>
          <w:bCs/>
        </w:rPr>
        <w:t xml:space="preserve">”, Vivo, Apple, </w:t>
      </w:r>
      <w:r>
        <w:t>3GPP RAN #112, August 2024</w:t>
      </w:r>
    </w:p>
    <w:p w14:paraId="2C7BC95E" w14:textId="759D7771" w:rsidR="00080512" w:rsidRDefault="00581EEF" w:rsidP="00581EEF">
      <w:pPr>
        <w:pStyle w:val="EX"/>
      </w:pPr>
      <w:r>
        <w:t>R4-2419808, “</w:t>
      </w:r>
      <w:r w:rsidRPr="00581EEF">
        <w:rPr>
          <w:rFonts w:hint="eastAsia"/>
          <w:bCs/>
        </w:rPr>
        <w:t>WF</w:t>
      </w:r>
      <w:r w:rsidRPr="00581EEF">
        <w:rPr>
          <w:bCs/>
        </w:rPr>
        <w:t xml:space="preserve"> for [113][325] TRP_TRS_Ph3</w:t>
      </w:r>
      <w:r>
        <w:rPr>
          <w:bCs/>
        </w:rPr>
        <w:t xml:space="preserve">”, Vivo, </w:t>
      </w:r>
      <w:r>
        <w:t>3GPP RAN #113, November 2024</w:t>
      </w:r>
      <w:bookmarkEnd w:id="0"/>
    </w:p>
    <w:p w14:paraId="023F737C" w14:textId="16445877" w:rsidR="00D52BE0" w:rsidRDefault="00D52BE0" w:rsidP="00581EEF">
      <w:pPr>
        <w:pStyle w:val="EX"/>
      </w:pPr>
      <w:r>
        <w:t>R</w:t>
      </w:r>
      <w:r>
        <w:t>5</w:t>
      </w:r>
      <w:r>
        <w:t>-2</w:t>
      </w:r>
      <w:r>
        <w:t>502370</w:t>
      </w:r>
      <w:r>
        <w:t>, “</w:t>
      </w:r>
      <w:r w:rsidRPr="00581EEF">
        <w:rPr>
          <w:rFonts w:hint="eastAsia"/>
          <w:bCs/>
        </w:rPr>
        <w:t>WF</w:t>
      </w:r>
      <w:r w:rsidRPr="00581EEF">
        <w:rPr>
          <w:bCs/>
        </w:rPr>
        <w:t xml:space="preserve"> for [11</w:t>
      </w:r>
      <w:r>
        <w:rPr>
          <w:bCs/>
        </w:rPr>
        <w:t>4</w:t>
      </w:r>
      <w:r w:rsidRPr="00581EEF">
        <w:rPr>
          <w:bCs/>
        </w:rPr>
        <w:t>][325] TRP_TRS_Ph3</w:t>
      </w:r>
      <w:r>
        <w:rPr>
          <w:bCs/>
        </w:rPr>
        <w:t xml:space="preserve">”, Vivo, </w:t>
      </w:r>
      <w:r>
        <w:t>3GPP RAN #113, November 202</w:t>
      </w:r>
      <w:r>
        <w:t>5</w:t>
      </w:r>
    </w:p>
    <w:p w14:paraId="290075EC" w14:textId="2143B49A" w:rsidR="00D52BE0" w:rsidRDefault="00D52BE0" w:rsidP="00581EEF">
      <w:pPr>
        <w:pStyle w:val="EX"/>
      </w:pPr>
      <w:r>
        <w:t>www.gsmarena.com</w:t>
      </w:r>
    </w:p>
    <w:sectPr w:rsidR="00D52BE0" w:rsidSect="00FB6428">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24DBE" w14:textId="77777777" w:rsidR="00B868EC" w:rsidRDefault="00B868EC">
      <w:r>
        <w:separator/>
      </w:r>
    </w:p>
  </w:endnote>
  <w:endnote w:type="continuationSeparator" w:id="0">
    <w:p w14:paraId="276EE132" w14:textId="77777777" w:rsidR="00B868EC" w:rsidRDefault="00B8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97432" w14:textId="77777777" w:rsidR="00B868EC" w:rsidRDefault="00B868EC">
      <w:r>
        <w:separator/>
      </w:r>
    </w:p>
  </w:footnote>
  <w:footnote w:type="continuationSeparator" w:id="0">
    <w:p w14:paraId="7E409C75" w14:textId="77777777" w:rsidR="00B868EC" w:rsidRDefault="00B86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44D1C"/>
    <w:multiLevelType w:val="hybridMultilevel"/>
    <w:tmpl w:val="DD76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6198D"/>
    <w:multiLevelType w:val="multilevel"/>
    <w:tmpl w:val="4EAC93DE"/>
    <w:styleLink w:val="CurrentList1"/>
    <w:lvl w:ilvl="0">
      <w:start w:val="1"/>
      <w:numFmt w:val="decimal"/>
      <w:lvlText w:val="%1."/>
      <w:lvlJc w:val="left"/>
      <w:pPr>
        <w:ind w:left="720" w:hanging="360"/>
      </w:pPr>
      <w:rPr>
        <w:rFonts w:hint="eastAsi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0350A2"/>
    <w:multiLevelType w:val="hybridMultilevel"/>
    <w:tmpl w:val="E5FED502"/>
    <w:lvl w:ilvl="0" w:tplc="FB72D5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E7D0F"/>
    <w:multiLevelType w:val="hybridMultilevel"/>
    <w:tmpl w:val="A88ED2C2"/>
    <w:lvl w:ilvl="0" w:tplc="95F209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3A04167"/>
    <w:multiLevelType w:val="multilevel"/>
    <w:tmpl w:val="875AF21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D94E50"/>
    <w:multiLevelType w:val="multilevel"/>
    <w:tmpl w:val="28A46124"/>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9"/>
  </w:num>
  <w:num w:numId="5" w16cid:durableId="1192574548">
    <w:abstractNumId w:val="3"/>
  </w:num>
  <w:num w:numId="6" w16cid:durableId="1905604073">
    <w:abstractNumId w:val="3"/>
  </w:num>
  <w:num w:numId="7" w16cid:durableId="2038382258">
    <w:abstractNumId w:val="9"/>
  </w:num>
  <w:num w:numId="8" w16cid:durableId="1769497740">
    <w:abstractNumId w:val="7"/>
  </w:num>
  <w:num w:numId="9" w16cid:durableId="2000189367">
    <w:abstractNumId w:val="8"/>
  </w:num>
  <w:num w:numId="10" w16cid:durableId="1104038683">
    <w:abstractNumId w:val="6"/>
  </w:num>
  <w:num w:numId="11" w16cid:durableId="1484353085">
    <w:abstractNumId w:val="5"/>
  </w:num>
  <w:num w:numId="12" w16cid:durableId="1979384264">
    <w:abstractNumId w:val="14"/>
  </w:num>
  <w:num w:numId="13" w16cid:durableId="200633685">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901532">
    <w:abstractNumId w:val="10"/>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98609">
    <w:abstractNumId w:val="1"/>
  </w:num>
  <w:num w:numId="16" w16cid:durableId="1846892987">
    <w:abstractNumId w:val="11"/>
  </w:num>
  <w:num w:numId="17" w16cid:durableId="23024306">
    <w:abstractNumId w:val="18"/>
  </w:num>
  <w:num w:numId="18" w16cid:durableId="1163743007">
    <w:abstractNumId w:val="17"/>
  </w:num>
  <w:num w:numId="19" w16cid:durableId="779303145">
    <w:abstractNumId w:val="12"/>
  </w:num>
  <w:num w:numId="20" w16cid:durableId="2020311036">
    <w:abstractNumId w:val="13"/>
  </w:num>
  <w:num w:numId="21" w16cid:durableId="1375035938">
    <w:abstractNumId w:val="4"/>
  </w:num>
  <w:num w:numId="22" w16cid:durableId="19418354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0620"/>
    <w:rsid w:val="00051834"/>
    <w:rsid w:val="00054A22"/>
    <w:rsid w:val="00062023"/>
    <w:rsid w:val="000655A6"/>
    <w:rsid w:val="000665DC"/>
    <w:rsid w:val="00080512"/>
    <w:rsid w:val="000A365D"/>
    <w:rsid w:val="000A68F3"/>
    <w:rsid w:val="000C0B58"/>
    <w:rsid w:val="000C47C3"/>
    <w:rsid w:val="000D58AB"/>
    <w:rsid w:val="00104BC6"/>
    <w:rsid w:val="00114E2C"/>
    <w:rsid w:val="00126651"/>
    <w:rsid w:val="00133525"/>
    <w:rsid w:val="00133E65"/>
    <w:rsid w:val="00142180"/>
    <w:rsid w:val="001A3347"/>
    <w:rsid w:val="001A4C42"/>
    <w:rsid w:val="001C21C3"/>
    <w:rsid w:val="001D02C2"/>
    <w:rsid w:val="001F0C1D"/>
    <w:rsid w:val="001F1132"/>
    <w:rsid w:val="001F168B"/>
    <w:rsid w:val="001F3CDB"/>
    <w:rsid w:val="002121CB"/>
    <w:rsid w:val="002347A2"/>
    <w:rsid w:val="00247926"/>
    <w:rsid w:val="00252E34"/>
    <w:rsid w:val="002675F0"/>
    <w:rsid w:val="00276EE4"/>
    <w:rsid w:val="00277E77"/>
    <w:rsid w:val="002B6339"/>
    <w:rsid w:val="002E00EE"/>
    <w:rsid w:val="002F4F24"/>
    <w:rsid w:val="003172DC"/>
    <w:rsid w:val="003175D2"/>
    <w:rsid w:val="0034052F"/>
    <w:rsid w:val="0035462D"/>
    <w:rsid w:val="003765B8"/>
    <w:rsid w:val="003A0483"/>
    <w:rsid w:val="003A55F5"/>
    <w:rsid w:val="003C3971"/>
    <w:rsid w:val="003E0E54"/>
    <w:rsid w:val="003E7753"/>
    <w:rsid w:val="00423334"/>
    <w:rsid w:val="004345EC"/>
    <w:rsid w:val="00444EC4"/>
    <w:rsid w:val="004826A9"/>
    <w:rsid w:val="004878C9"/>
    <w:rsid w:val="00490E5B"/>
    <w:rsid w:val="004944C7"/>
    <w:rsid w:val="004962D3"/>
    <w:rsid w:val="004C1601"/>
    <w:rsid w:val="004D3578"/>
    <w:rsid w:val="004E213A"/>
    <w:rsid w:val="004E4D44"/>
    <w:rsid w:val="004F0988"/>
    <w:rsid w:val="004F3340"/>
    <w:rsid w:val="004F3E3D"/>
    <w:rsid w:val="004F5863"/>
    <w:rsid w:val="0053388B"/>
    <w:rsid w:val="00535773"/>
    <w:rsid w:val="00543A92"/>
    <w:rsid w:val="00543E6C"/>
    <w:rsid w:val="00564F45"/>
    <w:rsid w:val="00565087"/>
    <w:rsid w:val="00572E14"/>
    <w:rsid w:val="00581EEF"/>
    <w:rsid w:val="00595C50"/>
    <w:rsid w:val="005973BE"/>
    <w:rsid w:val="005A5986"/>
    <w:rsid w:val="005B7DC4"/>
    <w:rsid w:val="005C31D7"/>
    <w:rsid w:val="005D2E01"/>
    <w:rsid w:val="005D6137"/>
    <w:rsid w:val="005D7526"/>
    <w:rsid w:val="005E69AE"/>
    <w:rsid w:val="005E74B7"/>
    <w:rsid w:val="00602AEA"/>
    <w:rsid w:val="00607E3C"/>
    <w:rsid w:val="00614FDF"/>
    <w:rsid w:val="006246A7"/>
    <w:rsid w:val="0062595A"/>
    <w:rsid w:val="0063543D"/>
    <w:rsid w:val="006454B9"/>
    <w:rsid w:val="00647114"/>
    <w:rsid w:val="00653558"/>
    <w:rsid w:val="006A323F"/>
    <w:rsid w:val="006B30D0"/>
    <w:rsid w:val="006C3D95"/>
    <w:rsid w:val="006E5C86"/>
    <w:rsid w:val="00710561"/>
    <w:rsid w:val="00713C44"/>
    <w:rsid w:val="00734A5B"/>
    <w:rsid w:val="0074026F"/>
    <w:rsid w:val="00741276"/>
    <w:rsid w:val="007429F6"/>
    <w:rsid w:val="00744E76"/>
    <w:rsid w:val="00752198"/>
    <w:rsid w:val="00753881"/>
    <w:rsid w:val="00760887"/>
    <w:rsid w:val="0076755F"/>
    <w:rsid w:val="00770ADE"/>
    <w:rsid w:val="00774DA4"/>
    <w:rsid w:val="00781F0F"/>
    <w:rsid w:val="00782DF3"/>
    <w:rsid w:val="00786706"/>
    <w:rsid w:val="007B600E"/>
    <w:rsid w:val="007F0F4A"/>
    <w:rsid w:val="007F71BD"/>
    <w:rsid w:val="008028A4"/>
    <w:rsid w:val="00802928"/>
    <w:rsid w:val="00817EAE"/>
    <w:rsid w:val="00820B25"/>
    <w:rsid w:val="00830747"/>
    <w:rsid w:val="008768CA"/>
    <w:rsid w:val="008C384C"/>
    <w:rsid w:val="008D6568"/>
    <w:rsid w:val="008E7986"/>
    <w:rsid w:val="0090271F"/>
    <w:rsid w:val="00902E23"/>
    <w:rsid w:val="009114D7"/>
    <w:rsid w:val="0091348E"/>
    <w:rsid w:val="00917CCB"/>
    <w:rsid w:val="009227C6"/>
    <w:rsid w:val="009418EA"/>
    <w:rsid w:val="00942EC2"/>
    <w:rsid w:val="00957D75"/>
    <w:rsid w:val="009A2BE8"/>
    <w:rsid w:val="009F37B7"/>
    <w:rsid w:val="009F5E43"/>
    <w:rsid w:val="00A10F02"/>
    <w:rsid w:val="00A164B4"/>
    <w:rsid w:val="00A26956"/>
    <w:rsid w:val="00A53724"/>
    <w:rsid w:val="00A54C60"/>
    <w:rsid w:val="00A73129"/>
    <w:rsid w:val="00A7766A"/>
    <w:rsid w:val="00A82346"/>
    <w:rsid w:val="00A92BA1"/>
    <w:rsid w:val="00AC6BC6"/>
    <w:rsid w:val="00AE33DC"/>
    <w:rsid w:val="00AE3797"/>
    <w:rsid w:val="00B15449"/>
    <w:rsid w:val="00B41603"/>
    <w:rsid w:val="00B44626"/>
    <w:rsid w:val="00B510E9"/>
    <w:rsid w:val="00B845A4"/>
    <w:rsid w:val="00B868EC"/>
    <w:rsid w:val="00B93086"/>
    <w:rsid w:val="00BA19ED"/>
    <w:rsid w:val="00BA300B"/>
    <w:rsid w:val="00BA4B8D"/>
    <w:rsid w:val="00BA4F8B"/>
    <w:rsid w:val="00BC0F7D"/>
    <w:rsid w:val="00BC5D2E"/>
    <w:rsid w:val="00BE3255"/>
    <w:rsid w:val="00BF128E"/>
    <w:rsid w:val="00C0296E"/>
    <w:rsid w:val="00C06DB8"/>
    <w:rsid w:val="00C1496A"/>
    <w:rsid w:val="00C33079"/>
    <w:rsid w:val="00C45231"/>
    <w:rsid w:val="00C51646"/>
    <w:rsid w:val="00C63282"/>
    <w:rsid w:val="00C72833"/>
    <w:rsid w:val="00C80F1D"/>
    <w:rsid w:val="00C93F40"/>
    <w:rsid w:val="00CA3D0C"/>
    <w:rsid w:val="00CB0060"/>
    <w:rsid w:val="00CC6228"/>
    <w:rsid w:val="00CF20E3"/>
    <w:rsid w:val="00D309CC"/>
    <w:rsid w:val="00D46431"/>
    <w:rsid w:val="00D52BE0"/>
    <w:rsid w:val="00D565FE"/>
    <w:rsid w:val="00D56A52"/>
    <w:rsid w:val="00D57972"/>
    <w:rsid w:val="00D675A9"/>
    <w:rsid w:val="00D738D6"/>
    <w:rsid w:val="00D755EB"/>
    <w:rsid w:val="00D87E00"/>
    <w:rsid w:val="00D9134D"/>
    <w:rsid w:val="00DA7A03"/>
    <w:rsid w:val="00DB1818"/>
    <w:rsid w:val="00DC309B"/>
    <w:rsid w:val="00DC4DA2"/>
    <w:rsid w:val="00DD4C17"/>
    <w:rsid w:val="00DF2B1F"/>
    <w:rsid w:val="00DF6189"/>
    <w:rsid w:val="00DF62CD"/>
    <w:rsid w:val="00E16509"/>
    <w:rsid w:val="00E41960"/>
    <w:rsid w:val="00E44582"/>
    <w:rsid w:val="00E52814"/>
    <w:rsid w:val="00E72324"/>
    <w:rsid w:val="00E72ABE"/>
    <w:rsid w:val="00E77645"/>
    <w:rsid w:val="00EB40C5"/>
    <w:rsid w:val="00EB4EE4"/>
    <w:rsid w:val="00EC4A25"/>
    <w:rsid w:val="00EE5AA7"/>
    <w:rsid w:val="00F025A2"/>
    <w:rsid w:val="00F029BB"/>
    <w:rsid w:val="00F035C3"/>
    <w:rsid w:val="00F04712"/>
    <w:rsid w:val="00F21311"/>
    <w:rsid w:val="00F22EC7"/>
    <w:rsid w:val="00F325C8"/>
    <w:rsid w:val="00F35BAA"/>
    <w:rsid w:val="00F62AEB"/>
    <w:rsid w:val="00F653B8"/>
    <w:rsid w:val="00F70647"/>
    <w:rsid w:val="00F87721"/>
    <w:rsid w:val="00F9377D"/>
    <w:rsid w:val="00F975B1"/>
    <w:rsid w:val="00FA1266"/>
    <w:rsid w:val="00FA2DA6"/>
    <w:rsid w:val="00FA33F8"/>
    <w:rsid w:val="00FB642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 w:type="numbering" w:customStyle="1" w:styleId="CurrentList1">
    <w:name w:val="Current List1"/>
    <w:uiPriority w:val="99"/>
    <w:rsid w:val="003A55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1274</Words>
  <Characters>5480</Characters>
  <Application>Microsoft Office Word</Application>
  <DocSecurity>0</DocSecurity>
  <Lines>249</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3</cp:revision>
  <cp:lastPrinted>2019-02-25T14:05:00Z</cp:lastPrinted>
  <dcterms:created xsi:type="dcterms:W3CDTF">2025-03-28T07:46:00Z</dcterms:created>
  <dcterms:modified xsi:type="dcterms:W3CDTF">2025-03-28T07:46:00Z</dcterms:modified>
  <cp:category/>
</cp:coreProperties>
</file>